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Tooting</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Tooting</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Tooting</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Tooting</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Tooting</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10.9%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Tooting are estimated to have a score of 1-2 on the PGSI (low-risk gambling), whilst </w:t>
      </w:r>
      <w:r w:rsidRPr="00773DF7">
        <w:rPr>
          <w:rFonts w:ascii="Libre Franklin Light" w:hAnsi="Libre Franklin Light" w:cs="Calibri Light"/>
          <w:b/>
          <w:bCs/>
          <w:color w:val="C45911" w:themeColor="accent2" w:themeShade="BF"/>
        </w:rPr>
        <w:t xml:space="preserve">5.3%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8.9%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85.3% </w:t>
      </w:r>
      <w:r w:rsidRPr="004747BF">
        <w:rPr>
          <w:rFonts w:ascii="Libre Franklin Light" w:eastAsia="Times New Roman" w:hAnsi="Libre Franklin Light" w:cs="Calibri Light"/>
        </w:rPr>
        <w:t xml:space="preserve">of those respondents classified as PGSI 8+ in Tooting</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Tooting is estimated to be </w:t>
      </w:r>
      <w:r w:rsidRPr="00773DF7">
        <w:rPr>
          <w:rFonts w:ascii="Libre Franklin Light" w:eastAsia="Times New Roman" w:hAnsi="Libre Franklin Light" w:cs="Calibri Light"/>
          <w:b/>
          <w:bCs/>
          <w:color w:val="C45911" w:themeColor="accent2" w:themeShade="BF"/>
        </w:rPr>
        <w:t xml:space="preserve">£5,912,361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Tooting</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25.1%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Tooting</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10.9%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Tooting</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Tooting</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8.9%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Tooting.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Tooting</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Tooting.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Tooting</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44.9%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Tooting</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85.3%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Tooting.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Tooting</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43.7%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Tooting</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Tooting</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77.4%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Tooting</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Tooting</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Tooting</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£5,912,361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Tooting</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£96,303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£1,991,593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£142,671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£40,126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£73,565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£3,568,103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£5,912,361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Tooting</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Tooting</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36.2%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Tooting</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Tooting</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33.6%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Tooting</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Tooting</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67.3%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Tooting</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36.2%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Tooting</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Tooting</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33.6%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Tooting</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Tooting</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67.3%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Tooting</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5FEABBC-C76B-4C14-893B-4C1B2867105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